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FD" w:rsidRPr="00C002FB" w:rsidRDefault="009752FD" w:rsidP="00B72C5D">
      <w:pPr>
        <w:shd w:val="clear" w:color="auto" w:fill="FFFFFF"/>
        <w:adjustRightInd/>
        <w:snapToGrid/>
        <w:spacing w:after="0" w:line="480" w:lineRule="auto"/>
        <w:jc w:val="center"/>
        <w:rPr>
          <w:rFonts w:ascii="宋体" w:cs="宋体"/>
          <w:b/>
          <w:color w:val="auto"/>
          <w:kern w:val="0"/>
          <w:sz w:val="32"/>
          <w:szCs w:val="32"/>
        </w:rPr>
      </w:pPr>
      <w:r w:rsidRPr="008437CA">
        <w:rPr>
          <w:rFonts w:ascii="宋体" w:hAnsi="宋体" w:cs="宋体" w:hint="eastAsia"/>
          <w:b/>
          <w:color w:val="auto"/>
          <w:kern w:val="0"/>
          <w:sz w:val="32"/>
          <w:szCs w:val="32"/>
        </w:rPr>
        <w:t>《规制经济学》</w:t>
      </w:r>
      <w:r w:rsidRPr="00C002FB">
        <w:rPr>
          <w:rFonts w:ascii="宋体" w:hAnsi="宋体" w:cs="宋体" w:hint="eastAsia"/>
          <w:b/>
          <w:color w:val="auto"/>
          <w:kern w:val="0"/>
          <w:sz w:val="32"/>
          <w:szCs w:val="32"/>
        </w:rPr>
        <w:t>考试大纲</w:t>
      </w:r>
    </w:p>
    <w:p w:rsidR="009752FD" w:rsidRDefault="009752FD" w:rsidP="008437CA">
      <w:pPr>
        <w:shd w:val="clear" w:color="auto" w:fill="FFFFFF"/>
        <w:adjustRightInd/>
        <w:snapToGrid/>
        <w:spacing w:after="0" w:line="312" w:lineRule="auto"/>
        <w:rPr>
          <w:rFonts w:ascii="宋体" w:cs="宋体"/>
          <w:color w:val="auto"/>
          <w:kern w:val="0"/>
          <w:sz w:val="24"/>
        </w:rPr>
      </w:pPr>
    </w:p>
    <w:p w:rsidR="009752FD" w:rsidRPr="00755055" w:rsidRDefault="009752FD" w:rsidP="000F6BB4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 w:val="24"/>
        </w:rPr>
      </w:pPr>
    </w:p>
    <w:p w:rsidR="009752FD" w:rsidRPr="00B03628" w:rsidRDefault="009752FD" w:rsidP="00FD2B30">
      <w:pPr>
        <w:shd w:val="clear" w:color="auto" w:fill="FFFFFF"/>
        <w:adjustRightInd/>
        <w:snapToGrid/>
        <w:spacing w:after="0" w:line="720" w:lineRule="auto"/>
        <w:jc w:val="center"/>
        <w:rPr>
          <w:rFonts w:ascii="宋体" w:cs="宋体"/>
          <w:b/>
          <w:color w:val="auto"/>
          <w:kern w:val="0"/>
          <w:sz w:val="28"/>
          <w:szCs w:val="28"/>
        </w:rPr>
      </w:pPr>
      <w:r w:rsidRPr="00B03628">
        <w:rPr>
          <w:rFonts w:ascii="宋体" w:hAnsi="宋体" w:cs="宋体" w:hint="eastAsia"/>
          <w:b/>
          <w:color w:val="auto"/>
          <w:kern w:val="0"/>
          <w:sz w:val="28"/>
          <w:szCs w:val="28"/>
        </w:rPr>
        <w:t>一、考试目标</w:t>
      </w:r>
    </w:p>
    <w:p w:rsidR="009752FD" w:rsidRPr="006D7A3F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B03628">
        <w:rPr>
          <w:rFonts w:ascii="宋体" w:hAnsi="宋体" w:cs="宋体" w:hint="eastAsia"/>
          <w:color w:val="auto"/>
          <w:kern w:val="0"/>
          <w:szCs w:val="21"/>
        </w:rPr>
        <w:t>本</w:t>
      </w:r>
      <w:r>
        <w:rPr>
          <w:rFonts w:ascii="宋体" w:hAnsi="宋体" w:cs="宋体" w:hint="eastAsia"/>
          <w:color w:val="auto"/>
          <w:kern w:val="0"/>
          <w:szCs w:val="21"/>
        </w:rPr>
        <w:t>《</w:t>
      </w:r>
      <w:r w:rsidRPr="00B03628">
        <w:rPr>
          <w:rFonts w:ascii="宋体" w:hAnsi="宋体" w:cs="宋体" w:hint="eastAsia"/>
          <w:color w:val="auto"/>
          <w:kern w:val="0"/>
          <w:szCs w:val="21"/>
        </w:rPr>
        <w:t>规制经济学</w:t>
      </w:r>
      <w:r>
        <w:rPr>
          <w:rFonts w:ascii="宋体" w:hAnsi="宋体" w:cs="宋体" w:hint="eastAsia"/>
          <w:color w:val="auto"/>
          <w:kern w:val="0"/>
          <w:szCs w:val="21"/>
        </w:rPr>
        <w:t>》考试大纲适用于</w:t>
      </w:r>
      <w:r w:rsidRPr="008437CA">
        <w:rPr>
          <w:rFonts w:ascii="宋体" w:hAnsi="宋体" w:cs="宋体" w:hint="eastAsia"/>
          <w:color w:val="auto"/>
          <w:kern w:val="0"/>
          <w:szCs w:val="21"/>
        </w:rPr>
        <w:t>辽宁大学规制经济学专业博士研究生入学考试。</w:t>
      </w:r>
      <w:r w:rsidRPr="006408F6">
        <w:rPr>
          <w:rFonts w:ascii="宋体" w:hAnsi="宋体" w:cs="宋体" w:hint="eastAsia"/>
          <w:color w:val="auto"/>
          <w:kern w:val="0"/>
          <w:szCs w:val="21"/>
        </w:rPr>
        <w:t>规制经济学</w:t>
      </w:r>
      <w:r>
        <w:rPr>
          <w:rFonts w:ascii="宋体" w:hAnsi="宋体" w:cs="宋体" w:hint="eastAsia"/>
          <w:color w:val="auto"/>
          <w:kern w:val="0"/>
          <w:szCs w:val="21"/>
        </w:rPr>
        <w:t>也被称作管制经济学，</w:t>
      </w:r>
      <w:r w:rsidRPr="006408F6">
        <w:rPr>
          <w:rFonts w:ascii="宋体" w:hAnsi="宋体" w:cs="宋体" w:hint="eastAsia"/>
          <w:color w:val="auto"/>
          <w:kern w:val="0"/>
          <w:szCs w:val="21"/>
        </w:rPr>
        <w:t>是对政府规制活动所进行的系统研究，是产业经济学的一个重要分支</w:t>
      </w:r>
      <w:r w:rsidRPr="008437CA">
        <w:rPr>
          <w:rFonts w:ascii="宋体" w:hAnsi="宋体" w:cs="宋体" w:hint="eastAsia"/>
          <w:color w:val="auto"/>
          <w:kern w:val="0"/>
          <w:szCs w:val="21"/>
        </w:rPr>
        <w:t>。</w:t>
      </w:r>
      <w:r>
        <w:rPr>
          <w:rFonts w:ascii="宋体" w:hAnsi="宋体" w:cs="宋体" w:hint="eastAsia"/>
          <w:color w:val="auto"/>
          <w:kern w:val="0"/>
          <w:szCs w:val="21"/>
        </w:rPr>
        <w:t>大纲通过介绍规制经济学的基本理论和重点内容，系统论述了当前主要自然垄断行业的管制现状，并结合我国管制经济学的发展历程和管制实践，介绍了管制改革的主要内容与趋势，旨在使考生能够较全面的掌握管制经济学的理论基础、现行的行业管制实践与未来管制改革目标。通过大纲规定的范围要求和重点内容把握，顺利通过本校规制经济学专业的博士研究生入学考试，并为博士阶段更高层次的学习和研究打下坚实的基础，壮大我国规制经济学科研队伍，为我国规制经济学科的发展献策献力。</w:t>
      </w:r>
    </w:p>
    <w:p w:rsidR="009752FD" w:rsidRPr="00CC37AC" w:rsidRDefault="009752FD" w:rsidP="00FD2B30">
      <w:pPr>
        <w:shd w:val="clear" w:color="auto" w:fill="FFFFFF"/>
        <w:adjustRightInd/>
        <w:snapToGrid/>
        <w:spacing w:after="0" w:line="720" w:lineRule="auto"/>
        <w:jc w:val="center"/>
        <w:rPr>
          <w:rFonts w:ascii="宋体" w:cs="宋体"/>
          <w:b/>
          <w:color w:val="auto"/>
          <w:kern w:val="0"/>
          <w:sz w:val="28"/>
          <w:szCs w:val="28"/>
        </w:rPr>
      </w:pPr>
      <w:r w:rsidRPr="00CC37AC">
        <w:rPr>
          <w:rFonts w:ascii="宋体" w:hAnsi="宋体" w:cs="宋体" w:hint="eastAsia"/>
          <w:b/>
          <w:color w:val="auto"/>
          <w:kern w:val="0"/>
          <w:sz w:val="28"/>
          <w:szCs w:val="28"/>
        </w:rPr>
        <w:t>二、考试内容</w:t>
      </w:r>
    </w:p>
    <w:p w:rsidR="009752FD" w:rsidRPr="004F3BB7" w:rsidRDefault="009752FD" w:rsidP="004F3BB7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第一篇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总论</w:t>
      </w:r>
    </w:p>
    <w:p w:rsidR="009752FD" w:rsidRPr="003B232C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3B232C">
        <w:rPr>
          <w:rFonts w:ascii="宋体" w:hAnsi="宋体" w:cs="宋体" w:hint="eastAsia"/>
          <w:b/>
          <w:color w:val="auto"/>
          <w:kern w:val="0"/>
          <w:szCs w:val="21"/>
        </w:rPr>
        <w:t>第一章</w:t>
      </w:r>
      <w:r w:rsidRPr="003B232C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3B232C">
        <w:rPr>
          <w:rFonts w:ascii="宋体" w:hAnsi="宋体" w:cs="宋体" w:hint="eastAsia"/>
          <w:b/>
          <w:color w:val="auto"/>
          <w:kern w:val="0"/>
          <w:szCs w:val="21"/>
        </w:rPr>
        <w:t>绪论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第一节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管制的概念与特点（掌握）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第二节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管制经济学的研究对象（了解）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第三节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管制经济学的学科性质（了解）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第四节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管制经济学的产生与发展（了解）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第五节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管制经济学的研究方法（了解）</w:t>
      </w:r>
    </w:p>
    <w:p w:rsidR="009752FD" w:rsidRPr="003B232C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3B232C">
        <w:rPr>
          <w:rFonts w:ascii="宋体" w:hAnsi="宋体" w:cs="宋体" w:hint="eastAsia"/>
          <w:b/>
          <w:color w:val="auto"/>
          <w:kern w:val="0"/>
          <w:szCs w:val="21"/>
        </w:rPr>
        <w:t>第</w:t>
      </w:r>
      <w:r>
        <w:rPr>
          <w:rFonts w:ascii="宋体" w:hAnsi="宋体" w:cs="宋体" w:hint="eastAsia"/>
          <w:b/>
          <w:color w:val="auto"/>
          <w:kern w:val="0"/>
          <w:szCs w:val="21"/>
        </w:rPr>
        <w:t>二</w:t>
      </w:r>
      <w:r w:rsidRPr="003B232C">
        <w:rPr>
          <w:rFonts w:ascii="宋体" w:hAnsi="宋体" w:cs="宋体" w:hint="eastAsia"/>
          <w:b/>
          <w:color w:val="auto"/>
          <w:kern w:val="0"/>
          <w:szCs w:val="21"/>
        </w:rPr>
        <w:t>章</w:t>
      </w:r>
      <w:r w:rsidRPr="003B232C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3A2336">
        <w:rPr>
          <w:rFonts w:ascii="宋体" w:hAnsi="宋体" w:cs="宋体" w:hint="eastAsia"/>
          <w:b/>
          <w:color w:val="auto"/>
          <w:kern w:val="0"/>
          <w:szCs w:val="21"/>
        </w:rPr>
        <w:t>管制的经济分析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第一节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管制的性质与目标（掌握）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第二节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管制的需求与供给（掌握）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第三节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管制的成本与收益（熟悉）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第四节</w:t>
      </w:r>
      <w:r>
        <w:rPr>
          <w:rFonts w:ascii="宋体" w:hAnsi="宋体" w:cs="宋体"/>
          <w:color w:val="auto"/>
          <w:kern w:val="0"/>
          <w:szCs w:val="21"/>
        </w:rPr>
        <w:t xml:space="preserve">  </w:t>
      </w:r>
      <w:r>
        <w:rPr>
          <w:rFonts w:ascii="宋体" w:hAnsi="宋体" w:cs="宋体" w:hint="eastAsia"/>
          <w:color w:val="auto"/>
          <w:kern w:val="0"/>
          <w:szCs w:val="21"/>
        </w:rPr>
        <w:t>管制的有效性（了解）</w:t>
      </w:r>
    </w:p>
    <w:p w:rsidR="009752FD" w:rsidRPr="004F3BB7" w:rsidRDefault="009752FD" w:rsidP="004F3BB7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第二篇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经济性管制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第三章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自然垄断理论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自然垄断的基本特性（掌握）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自然垄断的可维持性（</w:t>
      </w:r>
      <w:r>
        <w:rPr>
          <w:rFonts w:ascii="宋体" w:hAnsi="宋体" w:cs="宋体" w:hint="eastAsia"/>
          <w:color w:val="auto"/>
          <w:kern w:val="0"/>
          <w:szCs w:val="21"/>
        </w:rPr>
        <w:t>了解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自然垄断与经济效率（掌握）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自然垄断的动态性（熟悉）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第四章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进入管制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进入管制的经济依据（掌握）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政府承诺与企业投资行为（了解）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阻碍进入行为管制（了解）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不对称管制（熟悉）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第五章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价格管制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价格管制的目标（掌握）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价格管制的方式（了解）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价格水平管制（熟悉）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价格结构管制（了解）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第五节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A-J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效应（了解）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第六章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激励性管制与放松管制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经济性管制的趋势（了解）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管激励性管制（掌握）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放松管制（了解）</w:t>
      </w:r>
    </w:p>
    <w:p w:rsidR="009752FD" w:rsidRPr="004F3BB7" w:rsidRDefault="009752FD" w:rsidP="004F3BB7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第三篇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社会性管制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第七章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卫生健康管制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自信息不对称理论与卫生健康管制（熟悉）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食品与药品质量管制：以美国、欧盟和中国为例（了解）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医疗卫生服务管制：以美国、英国和中国为例（了解）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第八章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工作场所安全管制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生命价值与工作场所安全管制（熟悉）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工作场所安全管制方法（熟悉）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工作场所安全管制体系（了解）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工作场所安全管制波动（了解）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第五章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环境管制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外部性与环境管制（掌握）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环境管制的方法（了解）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环境管制的内容（熟悉）</w:t>
      </w:r>
    </w:p>
    <w:p w:rsidR="009752FD" w:rsidRPr="004F3BB7" w:rsidRDefault="009752FD" w:rsidP="004F3BB7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第四篇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反垄断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垄断与资源配置效应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垄断的判定（掌握）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垄断的测量（了解）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垄断的效率（熟悉）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第十一章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反垄断法的行为指向和结构管制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中国反垄断法的行为指向（了解）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垄断行为的类型（了解）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反垄断法的结构管制（了解）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反垄断的适用除外（了解）</w:t>
      </w:r>
    </w:p>
    <w:p w:rsidR="009752FD" w:rsidRPr="004F3BB7" w:rsidRDefault="009752FD" w:rsidP="004F3BB7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第五篇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代表性产业的管制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第十二章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电信产业的管制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产业特征与管制需求（熟悉）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互联互通管制（了解）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第十三章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电力产业的管制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产业特征与管制需求（熟悉）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环境管制（了解）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第十四章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铁路产业的管制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产业特征与管制需求（熟悉）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安全管制（了解）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第十五章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自来水产业的管制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产业特征与管制需求（熟悉）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质量管制（了解）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b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第十六章</w:t>
      </w:r>
      <w:r w:rsidRPr="004F3BB7">
        <w:rPr>
          <w:rFonts w:ascii="宋体" w:hAnsi="宋体" w:cs="宋体"/>
          <w:b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b/>
          <w:color w:val="auto"/>
          <w:kern w:val="0"/>
          <w:szCs w:val="21"/>
        </w:rPr>
        <w:t>金融产业的管制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第一节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产业特征与管制需求（熟悉）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第二节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进入管制（了解）</w:t>
      </w:r>
    </w:p>
    <w:p w:rsidR="009752FD" w:rsidRPr="004F3BB7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第三节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价格管制（了解）</w:t>
      </w:r>
    </w:p>
    <w:p w:rsidR="009752FD" w:rsidRPr="00B46F48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kern w:val="0"/>
          <w:szCs w:val="21"/>
        </w:rPr>
      </w:pPr>
      <w:r w:rsidRPr="004F3BB7">
        <w:rPr>
          <w:rFonts w:ascii="宋体" w:hAnsi="宋体" w:cs="宋体" w:hint="eastAsia"/>
          <w:color w:val="auto"/>
          <w:kern w:val="0"/>
          <w:szCs w:val="21"/>
        </w:rPr>
        <w:t>第四节</w:t>
      </w:r>
      <w:r w:rsidRPr="004F3BB7">
        <w:rPr>
          <w:rFonts w:ascii="宋体" w:hAnsi="宋体" w:cs="宋体"/>
          <w:color w:val="auto"/>
          <w:kern w:val="0"/>
          <w:szCs w:val="21"/>
        </w:rPr>
        <w:t xml:space="preserve">  </w:t>
      </w:r>
      <w:r w:rsidRPr="004F3BB7">
        <w:rPr>
          <w:rFonts w:ascii="宋体" w:hAnsi="宋体" w:cs="宋体" w:hint="eastAsia"/>
          <w:color w:val="auto"/>
          <w:kern w:val="0"/>
          <w:szCs w:val="21"/>
        </w:rPr>
        <w:t>风险管制（了解）</w:t>
      </w:r>
    </w:p>
    <w:p w:rsidR="009752FD" w:rsidRDefault="009752FD" w:rsidP="00FD2B30">
      <w:pPr>
        <w:shd w:val="clear" w:color="auto" w:fill="FFFFFF"/>
        <w:adjustRightInd/>
        <w:snapToGrid/>
        <w:spacing w:after="0" w:line="720" w:lineRule="auto"/>
        <w:jc w:val="center"/>
        <w:rPr>
          <w:rFonts w:ascii="宋体" w:cs="宋体"/>
          <w:b/>
          <w:color w:val="auto"/>
          <w:kern w:val="0"/>
          <w:sz w:val="28"/>
          <w:szCs w:val="28"/>
        </w:rPr>
      </w:pPr>
      <w:r w:rsidRPr="004C178C">
        <w:rPr>
          <w:rFonts w:ascii="宋体" w:hAnsi="宋体" w:cs="宋体" w:hint="eastAsia"/>
          <w:b/>
          <w:color w:val="auto"/>
          <w:kern w:val="0"/>
          <w:sz w:val="28"/>
          <w:szCs w:val="28"/>
        </w:rPr>
        <w:t>三、</w:t>
      </w:r>
      <w:r>
        <w:rPr>
          <w:rFonts w:ascii="宋体" w:hAnsi="宋体" w:cs="宋体" w:hint="eastAsia"/>
          <w:b/>
          <w:color w:val="auto"/>
          <w:kern w:val="0"/>
          <w:sz w:val="28"/>
          <w:szCs w:val="28"/>
        </w:rPr>
        <w:t>考试方式与</w:t>
      </w:r>
      <w:r w:rsidRPr="004C178C">
        <w:rPr>
          <w:rFonts w:ascii="宋体" w:hAnsi="宋体" w:cs="宋体" w:hint="eastAsia"/>
          <w:b/>
          <w:color w:val="auto"/>
          <w:kern w:val="0"/>
          <w:sz w:val="28"/>
          <w:szCs w:val="28"/>
        </w:rPr>
        <w:t>试卷结构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FD2B30">
        <w:rPr>
          <w:rFonts w:ascii="宋体" w:hAnsi="宋体" w:cs="宋体" w:hint="eastAsia"/>
          <w:color w:val="auto"/>
          <w:kern w:val="0"/>
          <w:szCs w:val="21"/>
        </w:rPr>
        <w:t>（一）考试方式</w:t>
      </w:r>
    </w:p>
    <w:p w:rsidR="009752FD" w:rsidRPr="00FD2B30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>
        <w:rPr>
          <w:rFonts w:ascii="宋体" w:hAnsi="宋体" w:cs="宋体" w:hint="eastAsia"/>
          <w:color w:val="auto"/>
          <w:kern w:val="0"/>
          <w:szCs w:val="21"/>
        </w:rPr>
        <w:t>闭卷作答。</w:t>
      </w:r>
    </w:p>
    <w:p w:rsidR="009752FD" w:rsidRPr="00FD2B30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FD2B30">
        <w:rPr>
          <w:rFonts w:ascii="宋体" w:hAnsi="宋体" w:cs="宋体" w:hint="eastAsia"/>
          <w:color w:val="auto"/>
          <w:kern w:val="0"/>
          <w:szCs w:val="21"/>
        </w:rPr>
        <w:t>（二）试卷结构</w:t>
      </w:r>
    </w:p>
    <w:p w:rsidR="009752FD" w:rsidRDefault="009752FD" w:rsidP="00AE6FE9">
      <w:pPr>
        <w:shd w:val="clear" w:color="auto" w:fill="FFFFFF"/>
        <w:adjustRightInd/>
        <w:snapToGrid/>
        <w:spacing w:after="0"/>
        <w:rPr>
          <w:rFonts w:ascii="宋体" w:cs="宋体"/>
          <w:b/>
          <w:color w:val="auto"/>
          <w:kern w:val="0"/>
          <w:sz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02"/>
        <w:gridCol w:w="992"/>
        <w:gridCol w:w="3594"/>
      </w:tblGrid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b/>
                <w:color w:val="auto"/>
                <w:kern w:val="0"/>
                <w:szCs w:val="21"/>
              </w:rPr>
              <w:t>模块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b/>
                <w:color w:val="auto"/>
                <w:kern w:val="0"/>
                <w:szCs w:val="21"/>
              </w:rPr>
              <w:t>比例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b/>
                <w:color w:val="auto"/>
                <w:kern w:val="0"/>
                <w:szCs w:val="21"/>
              </w:rPr>
              <w:t>题型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管制的概念及管制的经济学分析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20%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b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经济性管制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40%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简答题、辨析题、材料分析题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社会性管制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20%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简答题、辨析题、材料分析题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反垄断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10%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简答题、辨析题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代表性产业的管制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10%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简答题、材料分析题</w:t>
            </w:r>
          </w:p>
        </w:tc>
      </w:tr>
      <w:tr w:rsidR="009752FD" w:rsidTr="00ED04C6">
        <w:tc>
          <w:tcPr>
            <w:tcW w:w="340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合计</w:t>
            </w:r>
          </w:p>
        </w:tc>
        <w:tc>
          <w:tcPr>
            <w:tcW w:w="992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/>
                <w:color w:val="auto"/>
                <w:kern w:val="0"/>
                <w:szCs w:val="21"/>
              </w:rPr>
              <w:t>100%</w:t>
            </w:r>
          </w:p>
        </w:tc>
        <w:tc>
          <w:tcPr>
            <w:tcW w:w="3594" w:type="dxa"/>
          </w:tcPr>
          <w:p w:rsidR="009752FD" w:rsidRPr="00ED04C6" w:rsidRDefault="009752FD" w:rsidP="00ED04C6">
            <w:pPr>
              <w:adjustRightInd/>
              <w:snapToGrid/>
              <w:spacing w:after="0"/>
              <w:jc w:val="center"/>
              <w:rPr>
                <w:rFonts w:ascii="宋体" w:cs="宋体"/>
                <w:color w:val="auto"/>
                <w:kern w:val="0"/>
                <w:szCs w:val="21"/>
              </w:rPr>
            </w:pPr>
            <w:r w:rsidRPr="00ED04C6">
              <w:rPr>
                <w:rFonts w:ascii="宋体" w:hAnsi="宋体" w:cs="宋体" w:hint="eastAsia"/>
                <w:color w:val="auto"/>
                <w:kern w:val="0"/>
                <w:szCs w:val="21"/>
              </w:rPr>
              <w:t>简答题、辨析题、材料分析题</w:t>
            </w:r>
          </w:p>
        </w:tc>
      </w:tr>
    </w:tbl>
    <w:p w:rsidR="009752FD" w:rsidRPr="0092137D" w:rsidRDefault="009752FD" w:rsidP="00497154">
      <w:pPr>
        <w:shd w:val="clear" w:color="auto" w:fill="FFFFFF"/>
        <w:adjustRightInd/>
        <w:snapToGrid/>
        <w:spacing w:after="0" w:line="720" w:lineRule="auto"/>
        <w:jc w:val="center"/>
        <w:rPr>
          <w:rFonts w:ascii="宋体" w:cs="宋体"/>
          <w:b/>
          <w:color w:val="auto"/>
          <w:kern w:val="0"/>
          <w:sz w:val="28"/>
          <w:szCs w:val="28"/>
        </w:rPr>
      </w:pPr>
      <w:r w:rsidRPr="0092137D">
        <w:rPr>
          <w:rFonts w:ascii="宋体" w:hAnsi="宋体" w:cs="宋体" w:hint="eastAsia"/>
          <w:b/>
          <w:color w:val="auto"/>
          <w:kern w:val="0"/>
          <w:sz w:val="28"/>
          <w:szCs w:val="28"/>
        </w:rPr>
        <w:t>四、题型示例</w:t>
      </w:r>
    </w:p>
    <w:p w:rsidR="009752FD" w:rsidRPr="00497154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97154">
        <w:rPr>
          <w:rFonts w:ascii="宋体" w:hAnsi="宋体" w:cs="宋体" w:hint="eastAsia"/>
          <w:color w:val="auto"/>
          <w:kern w:val="0"/>
          <w:szCs w:val="21"/>
        </w:rPr>
        <w:t>（一）简述</w:t>
      </w:r>
      <w:r>
        <w:rPr>
          <w:rFonts w:ascii="宋体" w:hAnsi="宋体" w:cs="宋体" w:hint="eastAsia"/>
          <w:color w:val="auto"/>
          <w:kern w:val="0"/>
          <w:szCs w:val="21"/>
        </w:rPr>
        <w:t>管制的供求失衡。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97154">
        <w:rPr>
          <w:rFonts w:ascii="宋体" w:hAnsi="宋体" w:cs="宋体" w:hint="eastAsia"/>
          <w:color w:val="auto"/>
          <w:kern w:val="0"/>
          <w:szCs w:val="21"/>
        </w:rPr>
        <w:t>（</w:t>
      </w:r>
      <w:r>
        <w:rPr>
          <w:rFonts w:ascii="宋体" w:hAnsi="宋体" w:cs="宋体" w:hint="eastAsia"/>
          <w:color w:val="auto"/>
          <w:kern w:val="0"/>
          <w:szCs w:val="21"/>
        </w:rPr>
        <w:t>二</w:t>
      </w:r>
      <w:r w:rsidRPr="00497154">
        <w:rPr>
          <w:rFonts w:ascii="宋体" w:hAnsi="宋体" w:cs="宋体" w:hint="eastAsia"/>
          <w:color w:val="auto"/>
          <w:kern w:val="0"/>
          <w:szCs w:val="21"/>
        </w:rPr>
        <w:t>）简述</w:t>
      </w:r>
      <w:r>
        <w:rPr>
          <w:rFonts w:ascii="宋体" w:hAnsi="宋体" w:cs="宋体" w:hint="eastAsia"/>
          <w:color w:val="auto"/>
          <w:kern w:val="0"/>
          <w:szCs w:val="21"/>
        </w:rPr>
        <w:t>政府管制的成本。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97154">
        <w:rPr>
          <w:rFonts w:ascii="宋体" w:hAnsi="宋体" w:cs="宋体" w:hint="eastAsia"/>
          <w:color w:val="auto"/>
          <w:kern w:val="0"/>
          <w:szCs w:val="21"/>
        </w:rPr>
        <w:t>（</w:t>
      </w:r>
      <w:r>
        <w:rPr>
          <w:rFonts w:ascii="宋体" w:hAnsi="宋体" w:cs="宋体" w:hint="eastAsia"/>
          <w:color w:val="auto"/>
          <w:kern w:val="0"/>
          <w:szCs w:val="21"/>
        </w:rPr>
        <w:t>三</w:t>
      </w:r>
      <w:r w:rsidRPr="00497154">
        <w:rPr>
          <w:rFonts w:ascii="宋体" w:hAnsi="宋体" w:cs="宋体" w:hint="eastAsia"/>
          <w:color w:val="auto"/>
          <w:kern w:val="0"/>
          <w:szCs w:val="21"/>
        </w:rPr>
        <w:t>）</w:t>
      </w:r>
      <w:r>
        <w:rPr>
          <w:rFonts w:ascii="宋体" w:hAnsi="宋体" w:cs="宋体" w:hint="eastAsia"/>
          <w:color w:val="auto"/>
          <w:kern w:val="0"/>
          <w:szCs w:val="21"/>
        </w:rPr>
        <w:t>论述自然垄断对经济效率的正面影响。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97154">
        <w:rPr>
          <w:rFonts w:ascii="宋体" w:hAnsi="宋体" w:cs="宋体" w:hint="eastAsia"/>
          <w:color w:val="auto"/>
          <w:kern w:val="0"/>
          <w:szCs w:val="21"/>
        </w:rPr>
        <w:t>（</w:t>
      </w:r>
      <w:r>
        <w:rPr>
          <w:rFonts w:ascii="宋体" w:hAnsi="宋体" w:cs="宋体" w:hint="eastAsia"/>
          <w:color w:val="auto"/>
          <w:kern w:val="0"/>
          <w:szCs w:val="21"/>
        </w:rPr>
        <w:t>四</w:t>
      </w:r>
      <w:r w:rsidRPr="00497154">
        <w:rPr>
          <w:rFonts w:ascii="宋体" w:hAnsi="宋体" w:cs="宋体" w:hint="eastAsia"/>
          <w:color w:val="auto"/>
          <w:kern w:val="0"/>
          <w:szCs w:val="21"/>
        </w:rPr>
        <w:t>）</w:t>
      </w:r>
      <w:r>
        <w:rPr>
          <w:rFonts w:ascii="宋体" w:hAnsi="宋体" w:cs="宋体" w:hint="eastAsia"/>
          <w:color w:val="auto"/>
          <w:kern w:val="0"/>
          <w:szCs w:val="21"/>
        </w:rPr>
        <w:t>论述引起自然垄断动态变化的因素。</w:t>
      </w:r>
    </w:p>
    <w:p w:rsidR="009752FD" w:rsidRDefault="009752FD" w:rsidP="00755055">
      <w:pPr>
        <w:shd w:val="clear" w:color="auto" w:fill="FFFFFF"/>
        <w:adjustRightInd/>
        <w:snapToGrid/>
        <w:spacing w:after="0" w:line="288" w:lineRule="auto"/>
        <w:ind w:firstLineChars="200" w:firstLine="31680"/>
        <w:rPr>
          <w:rFonts w:ascii="宋体" w:cs="宋体"/>
          <w:color w:val="auto"/>
          <w:kern w:val="0"/>
          <w:szCs w:val="21"/>
        </w:rPr>
      </w:pPr>
      <w:r w:rsidRPr="00497154">
        <w:rPr>
          <w:rFonts w:ascii="宋体" w:hAnsi="宋体" w:cs="宋体" w:hint="eastAsia"/>
          <w:color w:val="auto"/>
          <w:kern w:val="0"/>
          <w:szCs w:val="21"/>
        </w:rPr>
        <w:t>（</w:t>
      </w:r>
      <w:r>
        <w:rPr>
          <w:rFonts w:ascii="宋体" w:hAnsi="宋体" w:cs="宋体" w:hint="eastAsia"/>
          <w:color w:val="auto"/>
          <w:kern w:val="0"/>
          <w:szCs w:val="21"/>
        </w:rPr>
        <w:t>五</w:t>
      </w:r>
      <w:r w:rsidRPr="00497154">
        <w:rPr>
          <w:rFonts w:ascii="宋体" w:hAnsi="宋体" w:cs="宋体" w:hint="eastAsia"/>
          <w:color w:val="auto"/>
          <w:kern w:val="0"/>
          <w:szCs w:val="21"/>
        </w:rPr>
        <w:t>）</w:t>
      </w:r>
      <w:r>
        <w:rPr>
          <w:rFonts w:ascii="宋体" w:hAnsi="宋体" w:cs="宋体" w:hint="eastAsia"/>
          <w:color w:val="auto"/>
          <w:kern w:val="0"/>
          <w:szCs w:val="21"/>
        </w:rPr>
        <w:t>有人认为国企改革就是全盘私有化，请就该观点进行判断分析。</w:t>
      </w: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Default="009752FD" w:rsidP="0092137D">
      <w:pPr>
        <w:shd w:val="clear" w:color="auto" w:fill="FFFFFF"/>
        <w:adjustRightInd/>
        <w:snapToGrid/>
        <w:spacing w:after="0" w:line="288" w:lineRule="auto"/>
        <w:rPr>
          <w:rFonts w:ascii="宋体" w:cs="宋体"/>
          <w:color w:val="auto"/>
          <w:kern w:val="0"/>
          <w:szCs w:val="21"/>
        </w:rPr>
      </w:pPr>
    </w:p>
    <w:p w:rsidR="009752FD" w:rsidRPr="005A3AD9" w:rsidRDefault="009752FD" w:rsidP="0092137D">
      <w:pPr>
        <w:shd w:val="clear" w:color="auto" w:fill="FFFFFF"/>
        <w:adjustRightInd/>
        <w:snapToGrid/>
        <w:spacing w:after="0" w:line="288" w:lineRule="auto"/>
        <w:jc w:val="center"/>
        <w:rPr>
          <w:rFonts w:ascii="宋体" w:cs="宋体"/>
          <w:color w:val="auto"/>
          <w:kern w:val="0"/>
          <w:szCs w:val="21"/>
        </w:rPr>
      </w:pPr>
      <w:r w:rsidRPr="005A3AD9">
        <w:rPr>
          <w:rFonts w:ascii="宋体" w:hAnsi="宋体" w:cs="宋体" w:hint="eastAsia"/>
          <w:color w:val="auto"/>
          <w:kern w:val="0"/>
          <w:szCs w:val="21"/>
        </w:rPr>
        <w:t>制（修）定单位：辽宁大学经济学院</w:t>
      </w:r>
    </w:p>
    <w:sectPr w:rsidR="009752FD" w:rsidRPr="005A3AD9" w:rsidSect="0086527B">
      <w:footerReference w:type="default" r:id="rId6"/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2FD" w:rsidRDefault="009752FD" w:rsidP="008437CA">
      <w:pPr>
        <w:spacing w:after="0"/>
      </w:pPr>
      <w:r>
        <w:separator/>
      </w:r>
    </w:p>
  </w:endnote>
  <w:endnote w:type="continuationSeparator" w:id="0">
    <w:p w:rsidR="009752FD" w:rsidRDefault="009752FD" w:rsidP="008437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FD" w:rsidRDefault="009752FD" w:rsidP="0092137D">
    <w:pPr>
      <w:pStyle w:val="Footer"/>
      <w:jc w:val="center"/>
    </w:pPr>
    <w:fldSimple w:instr=" PAGE   \* MERGEFORMAT ">
      <w:r w:rsidRPr="00755055">
        <w:rPr>
          <w:noProof/>
          <w:lang w:val="zh-CN"/>
        </w:rPr>
        <w:t>4</w:t>
      </w:r>
    </w:fldSimple>
  </w:p>
  <w:p w:rsidR="009752FD" w:rsidRDefault="009752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2FD" w:rsidRDefault="009752FD" w:rsidP="008437CA">
      <w:pPr>
        <w:spacing w:after="0"/>
      </w:pPr>
      <w:r>
        <w:separator/>
      </w:r>
    </w:p>
  </w:footnote>
  <w:footnote w:type="continuationSeparator" w:id="0">
    <w:p w:rsidR="009752FD" w:rsidRDefault="009752FD" w:rsidP="008437C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7C05"/>
    <w:rsid w:val="00002FC2"/>
    <w:rsid w:val="00043519"/>
    <w:rsid w:val="00043DFF"/>
    <w:rsid w:val="0006047F"/>
    <w:rsid w:val="0007488D"/>
    <w:rsid w:val="000B140A"/>
    <w:rsid w:val="000C2566"/>
    <w:rsid w:val="000C5FA3"/>
    <w:rsid w:val="000C7C05"/>
    <w:rsid w:val="000D7797"/>
    <w:rsid w:val="000F6BB4"/>
    <w:rsid w:val="00103DAA"/>
    <w:rsid w:val="0014134A"/>
    <w:rsid w:val="00164822"/>
    <w:rsid w:val="00185974"/>
    <w:rsid w:val="0018674A"/>
    <w:rsid w:val="001A794B"/>
    <w:rsid w:val="001F1BF3"/>
    <w:rsid w:val="001F49D4"/>
    <w:rsid w:val="00226627"/>
    <w:rsid w:val="00246D9A"/>
    <w:rsid w:val="002556A2"/>
    <w:rsid w:val="0027126E"/>
    <w:rsid w:val="002B426C"/>
    <w:rsid w:val="002E1F00"/>
    <w:rsid w:val="002F6802"/>
    <w:rsid w:val="0030223A"/>
    <w:rsid w:val="0032267F"/>
    <w:rsid w:val="003444F2"/>
    <w:rsid w:val="003934DE"/>
    <w:rsid w:val="0039582D"/>
    <w:rsid w:val="003A2336"/>
    <w:rsid w:val="003B232C"/>
    <w:rsid w:val="003C23D3"/>
    <w:rsid w:val="003E69E3"/>
    <w:rsid w:val="00410571"/>
    <w:rsid w:val="0043494F"/>
    <w:rsid w:val="004360D3"/>
    <w:rsid w:val="00497154"/>
    <w:rsid w:val="004C178C"/>
    <w:rsid w:val="004F3BB7"/>
    <w:rsid w:val="00514D20"/>
    <w:rsid w:val="00522D19"/>
    <w:rsid w:val="00540EA6"/>
    <w:rsid w:val="0055067C"/>
    <w:rsid w:val="005A3AD9"/>
    <w:rsid w:val="00605D0A"/>
    <w:rsid w:val="006408F6"/>
    <w:rsid w:val="00655F40"/>
    <w:rsid w:val="00665213"/>
    <w:rsid w:val="006B6332"/>
    <w:rsid w:val="006D7A3F"/>
    <w:rsid w:val="006E792B"/>
    <w:rsid w:val="0070050B"/>
    <w:rsid w:val="0070354D"/>
    <w:rsid w:val="00735A74"/>
    <w:rsid w:val="00751341"/>
    <w:rsid w:val="00755055"/>
    <w:rsid w:val="007A5DE5"/>
    <w:rsid w:val="007D0C51"/>
    <w:rsid w:val="00821E78"/>
    <w:rsid w:val="008409BC"/>
    <w:rsid w:val="008437CA"/>
    <w:rsid w:val="0084552B"/>
    <w:rsid w:val="0086527B"/>
    <w:rsid w:val="00867EE0"/>
    <w:rsid w:val="008966BC"/>
    <w:rsid w:val="008B184A"/>
    <w:rsid w:val="008B1E44"/>
    <w:rsid w:val="008E13EB"/>
    <w:rsid w:val="0092137D"/>
    <w:rsid w:val="009752FD"/>
    <w:rsid w:val="0098503B"/>
    <w:rsid w:val="00990ACB"/>
    <w:rsid w:val="009A7332"/>
    <w:rsid w:val="009B1EDB"/>
    <w:rsid w:val="009B2C70"/>
    <w:rsid w:val="009C60B7"/>
    <w:rsid w:val="00A06D14"/>
    <w:rsid w:val="00A91449"/>
    <w:rsid w:val="00A94BFA"/>
    <w:rsid w:val="00AA26FF"/>
    <w:rsid w:val="00AD4628"/>
    <w:rsid w:val="00AE6FE9"/>
    <w:rsid w:val="00B03628"/>
    <w:rsid w:val="00B46F48"/>
    <w:rsid w:val="00B72C5D"/>
    <w:rsid w:val="00B93209"/>
    <w:rsid w:val="00B9780D"/>
    <w:rsid w:val="00BC0105"/>
    <w:rsid w:val="00BC0EC2"/>
    <w:rsid w:val="00C002FB"/>
    <w:rsid w:val="00C35FF0"/>
    <w:rsid w:val="00C6330A"/>
    <w:rsid w:val="00CC37AC"/>
    <w:rsid w:val="00CC7473"/>
    <w:rsid w:val="00CD4943"/>
    <w:rsid w:val="00D14D8D"/>
    <w:rsid w:val="00D154B3"/>
    <w:rsid w:val="00D60505"/>
    <w:rsid w:val="00D62EA9"/>
    <w:rsid w:val="00DA6025"/>
    <w:rsid w:val="00DB1C01"/>
    <w:rsid w:val="00DE6DB1"/>
    <w:rsid w:val="00E155CE"/>
    <w:rsid w:val="00E30DB4"/>
    <w:rsid w:val="00E50940"/>
    <w:rsid w:val="00E91CC5"/>
    <w:rsid w:val="00EB17AC"/>
    <w:rsid w:val="00ED04C6"/>
    <w:rsid w:val="00EE45DC"/>
    <w:rsid w:val="00EF239C"/>
    <w:rsid w:val="00F52DC2"/>
    <w:rsid w:val="00F53863"/>
    <w:rsid w:val="00F84849"/>
    <w:rsid w:val="00FC669D"/>
    <w:rsid w:val="00FD2B30"/>
    <w:rsid w:val="00FF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67F"/>
    <w:pPr>
      <w:adjustRightInd w:val="0"/>
      <w:snapToGrid w:val="0"/>
      <w:spacing w:after="200"/>
    </w:pPr>
    <w:rPr>
      <w:rFonts w:ascii="Tahoma" w:hAnsi="Tahoma"/>
      <w:color w:val="FF0000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26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26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267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267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2267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2267F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2267F"/>
    <w:rPr>
      <w:rFonts w:ascii="Tahoma" w:hAnsi="Tahoma"/>
      <w:b/>
      <w:color w:val="FF0000"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2267F"/>
    <w:rPr>
      <w:rFonts w:ascii="Cambria" w:hAnsi="Cambria"/>
      <w:b/>
      <w:color w:val="FF0000"/>
      <w:kern w:val="2"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2267F"/>
    <w:rPr>
      <w:rFonts w:ascii="Tahoma" w:hAnsi="Tahoma"/>
      <w:b/>
      <w:color w:val="FF0000"/>
      <w:kern w:val="2"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32267F"/>
    <w:rPr>
      <w:rFonts w:ascii="Cambria" w:hAnsi="Cambria"/>
      <w:b/>
      <w:color w:val="FF0000"/>
      <w:kern w:val="2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2267F"/>
    <w:rPr>
      <w:rFonts w:ascii="Tahoma" w:hAnsi="Tahoma"/>
      <w:b/>
      <w:color w:val="FF0000"/>
      <w:kern w:val="2"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32267F"/>
    <w:rPr>
      <w:rFonts w:ascii="Cambria" w:hAnsi="Cambria"/>
      <w:b/>
      <w:color w:val="FF0000"/>
      <w:kern w:val="2"/>
      <w:sz w:val="24"/>
    </w:rPr>
  </w:style>
  <w:style w:type="paragraph" w:styleId="Caption">
    <w:name w:val="caption"/>
    <w:basedOn w:val="Normal"/>
    <w:next w:val="Normal"/>
    <w:uiPriority w:val="99"/>
    <w:qFormat/>
    <w:rsid w:val="00CC7473"/>
    <w:rPr>
      <w:rFonts w:ascii="Cambria" w:eastAsia="黑体" w:hAnsi="Cambria"/>
      <w:sz w:val="20"/>
      <w:szCs w:val="20"/>
    </w:rPr>
  </w:style>
  <w:style w:type="paragraph" w:styleId="ListParagraph">
    <w:name w:val="List Paragraph"/>
    <w:basedOn w:val="Normal"/>
    <w:uiPriority w:val="99"/>
    <w:qFormat/>
    <w:rsid w:val="0032267F"/>
    <w:pPr>
      <w:ind w:firstLineChars="200" w:firstLine="420"/>
    </w:pPr>
  </w:style>
  <w:style w:type="paragraph" w:styleId="Title">
    <w:name w:val="Title"/>
    <w:basedOn w:val="Normal"/>
    <w:next w:val="Normal"/>
    <w:link w:val="TitleChar"/>
    <w:uiPriority w:val="99"/>
    <w:qFormat/>
    <w:rsid w:val="0032267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2267F"/>
    <w:rPr>
      <w:rFonts w:ascii="Cambria" w:hAnsi="Cambria"/>
      <w:b/>
      <w:color w:val="FF0000"/>
      <w:kern w:val="2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2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2267F"/>
    <w:rPr>
      <w:rFonts w:ascii="Cambria" w:hAnsi="Cambria"/>
      <w:b/>
      <w:color w:val="FF0000"/>
      <w:kern w:val="28"/>
      <w:sz w:val="32"/>
    </w:rPr>
  </w:style>
  <w:style w:type="character" w:styleId="Strong">
    <w:name w:val="Strong"/>
    <w:basedOn w:val="DefaultParagraphFont"/>
    <w:uiPriority w:val="99"/>
    <w:qFormat/>
    <w:rsid w:val="0032267F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32267F"/>
    <w:rPr>
      <w:rFonts w:cs="Times New Roman"/>
      <w:i/>
    </w:rPr>
  </w:style>
  <w:style w:type="paragraph" w:styleId="NoSpacing">
    <w:name w:val="No Spacing"/>
    <w:uiPriority w:val="99"/>
    <w:qFormat/>
    <w:rsid w:val="0032267F"/>
    <w:pPr>
      <w:adjustRightInd w:val="0"/>
      <w:snapToGrid w:val="0"/>
    </w:pPr>
    <w:rPr>
      <w:rFonts w:ascii="Tahoma" w:hAnsi="Tahoma"/>
      <w:color w:val="FF0000"/>
      <w:szCs w:val="24"/>
    </w:rPr>
  </w:style>
  <w:style w:type="character" w:styleId="SubtleEmphasis">
    <w:name w:val="Subtle Emphasis"/>
    <w:basedOn w:val="DefaultParagraphFont"/>
    <w:uiPriority w:val="99"/>
    <w:qFormat/>
    <w:rsid w:val="0032267F"/>
    <w:rPr>
      <w:i/>
      <w:color w:val="808080"/>
    </w:rPr>
  </w:style>
  <w:style w:type="character" w:styleId="IntenseEmphasis">
    <w:name w:val="Intense Emphasis"/>
    <w:basedOn w:val="DefaultParagraphFont"/>
    <w:uiPriority w:val="99"/>
    <w:qFormat/>
    <w:rsid w:val="0032267F"/>
    <w:rPr>
      <w:b/>
      <w:i/>
      <w:color w:val="4F81BD"/>
    </w:rPr>
  </w:style>
  <w:style w:type="character" w:styleId="SubtleReference">
    <w:name w:val="Subtle Reference"/>
    <w:basedOn w:val="DefaultParagraphFont"/>
    <w:uiPriority w:val="99"/>
    <w:qFormat/>
    <w:rsid w:val="0032267F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32267F"/>
    <w:rPr>
      <w:b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2267F"/>
    <w:rPr>
      <w:b/>
      <w:smallCaps/>
      <w:spacing w:val="5"/>
    </w:rPr>
  </w:style>
  <w:style w:type="table" w:styleId="TableGrid">
    <w:name w:val="Table Grid"/>
    <w:basedOn w:val="TableNormal"/>
    <w:uiPriority w:val="99"/>
    <w:rsid w:val="00BC010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437C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437CA"/>
    <w:rPr>
      <w:rFonts w:ascii="Tahoma" w:hAnsi="Tahoma" w:cs="Times New Roman"/>
      <w:color w:val="FF0000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437C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437CA"/>
    <w:rPr>
      <w:rFonts w:ascii="Tahoma" w:hAnsi="Tahoma" w:cs="Times New Roman"/>
      <w:color w:val="FF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8659">
          <w:marLeft w:val="0"/>
          <w:marRight w:val="0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9368662">
              <w:marLeft w:val="30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575</TotalTime>
  <Pages>4</Pages>
  <Words>299</Words>
  <Characters>1707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任晓聪</dc:creator>
  <cp:keywords/>
  <dc:description/>
  <cp:lastModifiedBy>USER-</cp:lastModifiedBy>
  <cp:revision>95</cp:revision>
  <dcterms:created xsi:type="dcterms:W3CDTF">2016-10-07T01:36:00Z</dcterms:created>
  <dcterms:modified xsi:type="dcterms:W3CDTF">2016-10-12T06:02:00Z</dcterms:modified>
</cp:coreProperties>
</file>